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Harrow West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Harrow West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Harrow West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Harrow West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Harrow West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Harrow West are estimated to have a score of 1-2 on the PGSI (low-risk gambling), whilst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64.8% </w:t>
      </w:r>
      <w:r w:rsidRPr="004747BF">
        <w:rPr>
          <w:rFonts w:ascii="Libre Franklin Light" w:eastAsia="Times New Roman" w:hAnsi="Libre Franklin Light" w:cs="Calibri Light"/>
        </w:rPr>
        <w:t xml:space="preserve">of those respondents classified as PGSI 8+ in Harrow West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Harrow West is estimated to be </w:t>
      </w:r>
      <w:r w:rsidRPr="00773DF7">
        <w:rPr>
          <w:rFonts w:ascii="Libre Franklin Light" w:eastAsia="Times New Roman" w:hAnsi="Libre Franklin Light" w:cs="Calibri Light"/>
          <w:b/>
          <w:bCs/>
          <w:color w:val="C45911" w:themeColor="accent2" w:themeShade="BF"/>
        </w:rPr>
        <w:t xml:space="preserve">£3,767,520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Harrow West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Harrow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Harrow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Harrow West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arrow We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Harrow West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arrow We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Harrow West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Harrow West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64.8%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arrow We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Harrow West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10.6%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32.8%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Harrow West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Harrow West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Harrow West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Harrow West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Harrow West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£3,767,520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Harrow West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£61,367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£1,269,098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£90,914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£25,569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£46,877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£2,273,695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£3,767,520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Harrow West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Harrow West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24.1%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Harrow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Harrow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65.8%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Harrow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Harrow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Harrow West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24.1%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Harrow West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25.1%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Harrow West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65.8%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Harrow West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Harrow West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Harrow West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ECC9F3A-597A-4D56-8386-820D0D90694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